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8944D" w14:textId="328A13BB" w:rsidR="00F92ADF" w:rsidRDefault="00F92ADF" w:rsidP="00AF5C2A"/>
    <w:p w14:paraId="000E86C7" w14:textId="0BCFA592" w:rsidR="00072C19" w:rsidRPr="008B036C" w:rsidRDefault="00CB3872" w:rsidP="008B036C">
      <w:pPr>
        <w:pStyle w:val="berschrift1"/>
      </w:pPr>
      <w:r w:rsidRPr="008B036C">
        <w:t>Schaubild 1:</w:t>
      </w:r>
      <w:r w:rsidR="008B036C">
        <w:br/>
      </w:r>
      <w:r w:rsidRPr="008B036C">
        <w:t>Reaktion bei der Entwicklung durch Kaffeeentwickler</w:t>
      </w:r>
    </w:p>
    <w:p w14:paraId="3B25E58F" w14:textId="77777777" w:rsidR="00CB3872" w:rsidRDefault="00CB3872" w:rsidP="00AF5C2A">
      <w:pPr>
        <w:rPr>
          <w:color w:val="0E2841" w:themeColor="text2"/>
        </w:rPr>
      </w:pPr>
    </w:p>
    <w:p w14:paraId="56802B34" w14:textId="77777777" w:rsidR="00FC3301" w:rsidRDefault="00FC3301" w:rsidP="00AF5C2A">
      <w:pPr>
        <w:rPr>
          <w:color w:val="0E2841" w:themeColor="text2"/>
        </w:rPr>
      </w:pPr>
    </w:p>
    <w:p w14:paraId="66BE2554" w14:textId="4A6D6932" w:rsidR="00FC3301" w:rsidRDefault="00FC3301" w:rsidP="00AF5C2A">
      <w:pPr>
        <w:rPr>
          <w:color w:val="0E2841" w:themeColor="text2"/>
        </w:rPr>
      </w:pPr>
      <w:r>
        <w:rPr>
          <w:noProof/>
        </w:rPr>
        <w:drawing>
          <wp:inline distT="0" distB="0" distL="0" distR="0" wp14:anchorId="1C7BCCD6" wp14:editId="274510DA">
            <wp:extent cx="5760720" cy="6072505"/>
            <wp:effectExtent l="0" t="0" r="0" b="4445"/>
            <wp:docPr id="181676487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72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F5758F5" w14:textId="64FC80E6" w:rsidR="00CB3872" w:rsidRDefault="00CB3872">
      <w:pPr>
        <w:rPr>
          <w:color w:val="0E2841" w:themeColor="text2"/>
        </w:rPr>
      </w:pPr>
      <w:r>
        <w:rPr>
          <w:color w:val="0E2841" w:themeColor="text2"/>
        </w:rPr>
        <w:br w:type="page"/>
      </w:r>
    </w:p>
    <w:p w14:paraId="45E9E5D9" w14:textId="77777777" w:rsidR="00CB3872" w:rsidRDefault="00CB3872" w:rsidP="00AF5C2A"/>
    <w:p w14:paraId="1D9F4D5D" w14:textId="04112E70" w:rsidR="003A3DF4" w:rsidRDefault="003A3DF4" w:rsidP="003A3DF4">
      <w:pPr>
        <w:pStyle w:val="berschrift1"/>
      </w:pPr>
      <w:r w:rsidRPr="003A3DF4">
        <w:t>Schaubild 2:</w:t>
      </w:r>
      <w:r w:rsidR="00273943">
        <w:t xml:space="preserve"> </w:t>
      </w:r>
      <w:proofErr w:type="spellStart"/>
      <w:r w:rsidRPr="003A3DF4">
        <w:t>Stoppbad</w:t>
      </w:r>
      <w:proofErr w:type="spellEnd"/>
    </w:p>
    <w:p w14:paraId="1E91E1B9" w14:textId="77777777" w:rsidR="003A3DF4" w:rsidRDefault="003A3DF4" w:rsidP="00AF5C2A"/>
    <w:p w14:paraId="2197CC27" w14:textId="147845E3" w:rsidR="00FC3301" w:rsidRDefault="00383C20" w:rsidP="00AF5C2A">
      <w:r>
        <w:rPr>
          <w:noProof/>
        </w:rPr>
        <w:drawing>
          <wp:inline distT="0" distB="0" distL="0" distR="0" wp14:anchorId="48EB49AE" wp14:editId="6EBA59B5">
            <wp:extent cx="4572000" cy="5895975"/>
            <wp:effectExtent l="0" t="0" r="0" b="9525"/>
            <wp:docPr id="187503897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589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2BD442" w14:textId="2B7AA7AB" w:rsidR="003A3DF4" w:rsidRDefault="003A3DF4">
      <w:r>
        <w:br w:type="page"/>
      </w:r>
    </w:p>
    <w:p w14:paraId="1B7F0DBC" w14:textId="77777777" w:rsidR="003A3DF4" w:rsidRDefault="003A3DF4" w:rsidP="00AF5C2A"/>
    <w:p w14:paraId="4472580F" w14:textId="38D78F4F" w:rsidR="00273943" w:rsidRDefault="00273943" w:rsidP="00273943">
      <w:pPr>
        <w:pStyle w:val="berschrift1"/>
      </w:pPr>
      <w:r w:rsidRPr="00273943">
        <w:t>Schaubild 3: Fixierung</w:t>
      </w:r>
    </w:p>
    <w:p w14:paraId="08E376D2" w14:textId="77777777" w:rsidR="00273943" w:rsidRDefault="00273943" w:rsidP="00AF5C2A"/>
    <w:p w14:paraId="7D1D1A6C" w14:textId="77777777" w:rsidR="00645F9C" w:rsidRDefault="00645F9C" w:rsidP="00AF5C2A"/>
    <w:p w14:paraId="7CF402DC" w14:textId="32CCE06E" w:rsidR="00273943" w:rsidRPr="00AF5C2A" w:rsidRDefault="004F799C" w:rsidP="00AF5C2A">
      <w:r>
        <w:rPr>
          <w:noProof/>
        </w:rPr>
        <w:drawing>
          <wp:inline distT="0" distB="0" distL="0" distR="0" wp14:anchorId="29F4A096" wp14:editId="2420979A">
            <wp:extent cx="5753682" cy="5048250"/>
            <wp:effectExtent l="0" t="0" r="0" b="0"/>
            <wp:docPr id="395896640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83" t="6796" r="7407" b="67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682" cy="504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273943" w:rsidRPr="00AF5C2A">
      <w:headerReference w:type="defaul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65845" w14:textId="77777777" w:rsidR="00934A46" w:rsidRDefault="00934A46" w:rsidP="00D16AE6">
      <w:pPr>
        <w:spacing w:after="0" w:line="240" w:lineRule="auto"/>
      </w:pPr>
      <w:r>
        <w:separator/>
      </w:r>
    </w:p>
  </w:endnote>
  <w:endnote w:type="continuationSeparator" w:id="0">
    <w:p w14:paraId="642EDDA3" w14:textId="77777777" w:rsidR="00934A46" w:rsidRDefault="00934A46" w:rsidP="00D16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661AA" w14:textId="77777777" w:rsidR="00934A46" w:rsidRDefault="00934A46" w:rsidP="00D16AE6">
      <w:pPr>
        <w:spacing w:after="0" w:line="240" w:lineRule="auto"/>
      </w:pPr>
      <w:r>
        <w:separator/>
      </w:r>
    </w:p>
  </w:footnote>
  <w:footnote w:type="continuationSeparator" w:id="0">
    <w:p w14:paraId="6E38A14D" w14:textId="77777777" w:rsidR="00934A46" w:rsidRDefault="00934A46" w:rsidP="00D16A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F8647" w14:textId="5C32069A" w:rsidR="00425BEC" w:rsidRPr="00A707BE" w:rsidRDefault="00425BEC">
    <w:pPr>
      <w:pStyle w:val="Kopfzeile"/>
      <w:rPr>
        <w:color w:val="595959" w:themeColor="text1" w:themeTint="A6"/>
      </w:rPr>
    </w:pPr>
    <w:r w:rsidRPr="00A707BE">
      <w:rPr>
        <w:noProof/>
        <w:color w:val="595959" w:themeColor="text1" w:themeTint="A6"/>
      </w:rPr>
      <w:drawing>
        <wp:anchor distT="0" distB="0" distL="114300" distR="114300" simplePos="0" relativeHeight="251658240" behindDoc="1" locked="0" layoutInCell="1" allowOverlap="1" wp14:anchorId="39085D05" wp14:editId="3DDA00A4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7553325" cy="10683893"/>
          <wp:effectExtent l="0" t="0" r="0" b="3175"/>
          <wp:wrapNone/>
          <wp:docPr id="791986259" name="Grafik 1" descr="Ein Bild, das Text, Screenshot, Rechteck, Diagramm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1986259" name="Grafik 1" descr="Ein Bild, das Text, Screenshot, Rechteck, Diagramm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838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13614" w:rsidRPr="00A707BE">
      <w:rPr>
        <w:color w:val="595959" w:themeColor="text1" w:themeTint="A6"/>
      </w:rPr>
      <w:t>Kaffee als Foto-Entwickler</w:t>
    </w:r>
  </w:p>
  <w:p w14:paraId="761766E5" w14:textId="77777777" w:rsidR="00072C19" w:rsidRPr="00072C19" w:rsidRDefault="00072C19" w:rsidP="00072C19">
    <w:pPr>
      <w:pStyle w:val="Kopfzeile"/>
      <w:rPr>
        <w:color w:val="595959" w:themeColor="text1" w:themeTint="A6"/>
      </w:rPr>
    </w:pPr>
    <w:r w:rsidRPr="00072C19">
      <w:rPr>
        <w:color w:val="595959" w:themeColor="text1" w:themeTint="A6"/>
      </w:rPr>
      <w:t>Teil 3 – Die Fotochemie als Beispiel für Redoxreaktionen</w:t>
    </w:r>
  </w:p>
  <w:p w14:paraId="0166E9A7" w14:textId="507880D4" w:rsidR="00965020" w:rsidRPr="00A707BE" w:rsidRDefault="00AF5C2A">
    <w:pPr>
      <w:pStyle w:val="Kopfzeile"/>
      <w:rPr>
        <w:color w:val="595959" w:themeColor="text1" w:themeTint="A6"/>
      </w:rPr>
    </w:pPr>
    <w:r>
      <w:rPr>
        <w:color w:val="595959" w:themeColor="text1" w:themeTint="A6"/>
      </w:rPr>
      <w:t>Schaubilder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B4DAA"/>
    <w:multiLevelType w:val="hybridMultilevel"/>
    <w:tmpl w:val="628030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480E"/>
    <w:multiLevelType w:val="hybridMultilevel"/>
    <w:tmpl w:val="97089F0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D048EE"/>
    <w:multiLevelType w:val="hybridMultilevel"/>
    <w:tmpl w:val="21C2748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C1C8E"/>
    <w:multiLevelType w:val="hybridMultilevel"/>
    <w:tmpl w:val="5C06D7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FC0969"/>
    <w:multiLevelType w:val="hybridMultilevel"/>
    <w:tmpl w:val="47B8B4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C2698"/>
    <w:multiLevelType w:val="hybridMultilevel"/>
    <w:tmpl w:val="ABE03926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9552832">
    <w:abstractNumId w:val="2"/>
  </w:num>
  <w:num w:numId="2" w16cid:durableId="1511867926">
    <w:abstractNumId w:val="1"/>
  </w:num>
  <w:num w:numId="3" w16cid:durableId="689112612">
    <w:abstractNumId w:val="0"/>
  </w:num>
  <w:num w:numId="4" w16cid:durableId="380399676">
    <w:abstractNumId w:val="5"/>
  </w:num>
  <w:num w:numId="5" w16cid:durableId="28453249">
    <w:abstractNumId w:val="4"/>
  </w:num>
  <w:num w:numId="6" w16cid:durableId="2375233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466"/>
    <w:rsid w:val="00015C22"/>
    <w:rsid w:val="000266C4"/>
    <w:rsid w:val="00071F06"/>
    <w:rsid w:val="00072C19"/>
    <w:rsid w:val="000F1316"/>
    <w:rsid w:val="00126074"/>
    <w:rsid w:val="00140C7F"/>
    <w:rsid w:val="00156345"/>
    <w:rsid w:val="001653CC"/>
    <w:rsid w:val="00187E67"/>
    <w:rsid w:val="00190150"/>
    <w:rsid w:val="001C2C64"/>
    <w:rsid w:val="00273943"/>
    <w:rsid w:val="002801A6"/>
    <w:rsid w:val="00283435"/>
    <w:rsid w:val="00285C2F"/>
    <w:rsid w:val="002C062E"/>
    <w:rsid w:val="002D7680"/>
    <w:rsid w:val="002E0DA1"/>
    <w:rsid w:val="002F1CD1"/>
    <w:rsid w:val="003016BF"/>
    <w:rsid w:val="00344B0B"/>
    <w:rsid w:val="0034783A"/>
    <w:rsid w:val="0035226E"/>
    <w:rsid w:val="00355920"/>
    <w:rsid w:val="00383C20"/>
    <w:rsid w:val="003A3DF4"/>
    <w:rsid w:val="003C0869"/>
    <w:rsid w:val="003C4FFC"/>
    <w:rsid w:val="003D5E8F"/>
    <w:rsid w:val="003D6F67"/>
    <w:rsid w:val="003F1631"/>
    <w:rsid w:val="00422F89"/>
    <w:rsid w:val="00425BEC"/>
    <w:rsid w:val="004C0636"/>
    <w:rsid w:val="004C2626"/>
    <w:rsid w:val="004D7D3F"/>
    <w:rsid w:val="004F52C4"/>
    <w:rsid w:val="004F799C"/>
    <w:rsid w:val="0050743D"/>
    <w:rsid w:val="005A4466"/>
    <w:rsid w:val="005C7440"/>
    <w:rsid w:val="005D01D6"/>
    <w:rsid w:val="005D4E28"/>
    <w:rsid w:val="005E3D02"/>
    <w:rsid w:val="00613614"/>
    <w:rsid w:val="00645F9C"/>
    <w:rsid w:val="0065570F"/>
    <w:rsid w:val="006632DC"/>
    <w:rsid w:val="00692554"/>
    <w:rsid w:val="006B06C6"/>
    <w:rsid w:val="006C25AC"/>
    <w:rsid w:val="006F19AE"/>
    <w:rsid w:val="006F1AD6"/>
    <w:rsid w:val="006F482C"/>
    <w:rsid w:val="0070658F"/>
    <w:rsid w:val="00714640"/>
    <w:rsid w:val="0073664E"/>
    <w:rsid w:val="0073704E"/>
    <w:rsid w:val="00742225"/>
    <w:rsid w:val="007713ED"/>
    <w:rsid w:val="0077232C"/>
    <w:rsid w:val="007805E2"/>
    <w:rsid w:val="00794559"/>
    <w:rsid w:val="007D0695"/>
    <w:rsid w:val="0081709E"/>
    <w:rsid w:val="00852216"/>
    <w:rsid w:val="00862A96"/>
    <w:rsid w:val="008B036C"/>
    <w:rsid w:val="008C2A16"/>
    <w:rsid w:val="008D2EBB"/>
    <w:rsid w:val="008E7332"/>
    <w:rsid w:val="008E78BE"/>
    <w:rsid w:val="0090589A"/>
    <w:rsid w:val="00923274"/>
    <w:rsid w:val="009253FC"/>
    <w:rsid w:val="00934A0F"/>
    <w:rsid w:val="00934A46"/>
    <w:rsid w:val="009520A3"/>
    <w:rsid w:val="00961880"/>
    <w:rsid w:val="00965020"/>
    <w:rsid w:val="009A492C"/>
    <w:rsid w:val="009A4DD1"/>
    <w:rsid w:val="009C5401"/>
    <w:rsid w:val="00A0291D"/>
    <w:rsid w:val="00A12587"/>
    <w:rsid w:val="00A12AEE"/>
    <w:rsid w:val="00A707BE"/>
    <w:rsid w:val="00A747AB"/>
    <w:rsid w:val="00AA4DBD"/>
    <w:rsid w:val="00AE2F77"/>
    <w:rsid w:val="00AF5C2A"/>
    <w:rsid w:val="00B0701F"/>
    <w:rsid w:val="00B325A3"/>
    <w:rsid w:val="00B329C5"/>
    <w:rsid w:val="00B63F2E"/>
    <w:rsid w:val="00BF646A"/>
    <w:rsid w:val="00C00098"/>
    <w:rsid w:val="00C024FA"/>
    <w:rsid w:val="00C301BE"/>
    <w:rsid w:val="00C32905"/>
    <w:rsid w:val="00C34C32"/>
    <w:rsid w:val="00C45E80"/>
    <w:rsid w:val="00C545DD"/>
    <w:rsid w:val="00C56B7C"/>
    <w:rsid w:val="00C92FAA"/>
    <w:rsid w:val="00CA0AF9"/>
    <w:rsid w:val="00CB3872"/>
    <w:rsid w:val="00CC1D4F"/>
    <w:rsid w:val="00CF4770"/>
    <w:rsid w:val="00D16AE6"/>
    <w:rsid w:val="00D35041"/>
    <w:rsid w:val="00D65BF8"/>
    <w:rsid w:val="00DB4411"/>
    <w:rsid w:val="00E1792A"/>
    <w:rsid w:val="00E324C1"/>
    <w:rsid w:val="00E56175"/>
    <w:rsid w:val="00E71AB0"/>
    <w:rsid w:val="00ED69CC"/>
    <w:rsid w:val="00EF7A7C"/>
    <w:rsid w:val="00F01C1A"/>
    <w:rsid w:val="00F5059F"/>
    <w:rsid w:val="00F5494A"/>
    <w:rsid w:val="00F577AF"/>
    <w:rsid w:val="00F92ADF"/>
    <w:rsid w:val="00F934B6"/>
    <w:rsid w:val="00F97D24"/>
    <w:rsid w:val="00FA73D7"/>
    <w:rsid w:val="00FC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DA5C6D"/>
  <w15:chartTrackingRefBased/>
  <w15:docId w15:val="{B83FC394-0864-4F64-8224-A33985DEB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C08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C08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3C08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C08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C08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C08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C08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C08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C08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C08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C08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3C08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C0869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C0869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C086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C086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C086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C086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C08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C08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C08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C08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C08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C086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C086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C0869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C08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C0869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C0869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unhideWhenUsed/>
    <w:rsid w:val="003C08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e-DE"/>
      <w14:ligatures w14:val="none"/>
    </w:rPr>
  </w:style>
  <w:style w:type="paragraph" w:styleId="Kopfzeile">
    <w:name w:val="header"/>
    <w:basedOn w:val="Standard"/>
    <w:link w:val="KopfzeileZchn"/>
    <w:uiPriority w:val="99"/>
    <w:unhideWhenUsed/>
    <w:rsid w:val="00D16A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16AE6"/>
  </w:style>
  <w:style w:type="paragraph" w:styleId="Fuzeile">
    <w:name w:val="footer"/>
    <w:basedOn w:val="Standard"/>
    <w:link w:val="FuzeileZchn"/>
    <w:uiPriority w:val="99"/>
    <w:unhideWhenUsed/>
    <w:rsid w:val="00D16A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16AE6"/>
  </w:style>
  <w:style w:type="character" w:styleId="Kommentarzeichen">
    <w:name w:val="annotation reference"/>
    <w:basedOn w:val="Absatz-Standardschriftart"/>
    <w:uiPriority w:val="99"/>
    <w:semiHidden/>
    <w:unhideWhenUsed/>
    <w:rsid w:val="00B329C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329C5"/>
    <w:pPr>
      <w:spacing w:after="200" w:line="240" w:lineRule="auto"/>
    </w:pPr>
    <w:rPr>
      <w:kern w:val="0"/>
      <w:sz w:val="20"/>
      <w:szCs w:val="20"/>
      <w14:ligatures w14:val="non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329C5"/>
    <w:rPr>
      <w:kern w:val="0"/>
      <w:sz w:val="20"/>
      <w:szCs w:val="20"/>
      <w14:ligatures w14:val="none"/>
    </w:rPr>
  </w:style>
  <w:style w:type="table" w:styleId="Tabellenraster">
    <w:name w:val="Table Grid"/>
    <w:basedOn w:val="NormaleTabelle"/>
    <w:uiPriority w:val="39"/>
    <w:rsid w:val="005074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3F1631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F16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hannaSorsakivi\AppData\Roaming\Microsoft\Templates\vorlage_ab_um_festival_2023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1C44D75695184FAADF36D81CC895CA" ma:contentTypeVersion="14" ma:contentTypeDescription="Create a new document." ma:contentTypeScope="" ma:versionID="5e6686e990bcbea8eb6e6355c26a184f">
  <xsd:schema xmlns:xsd="http://www.w3.org/2001/XMLSchema" xmlns:xs="http://www.w3.org/2001/XMLSchema" xmlns:p="http://schemas.microsoft.com/office/2006/metadata/properties" xmlns:ns2="bebdec8a-3f2a-4143-907b-f144d9fa917e" xmlns:ns3="7860be0e-ffc9-42e6-9b10-708e6cacedf8" targetNamespace="http://schemas.microsoft.com/office/2006/metadata/properties" ma:root="true" ma:fieldsID="16f5738ea0430f802c9240acc3e33e68" ns2:_="" ns3:_="">
    <xsd:import namespace="bebdec8a-3f2a-4143-907b-f144d9fa917e"/>
    <xsd:import namespace="7860be0e-ffc9-42e6-9b10-708e6caced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dec8a-3f2a-4143-907b-f144d9fa91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a44ae6d-6acd-4b28-bed4-535d085155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0be0e-ffc9-42e6-9b10-708e6cacedf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e0e8b7e-b775-46ac-adea-368f68487cbe}" ma:internalName="TaxCatchAll" ma:showField="CatchAllData" ma:web="7860be0e-ffc9-42e6-9b10-708e6caced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bdec8a-3f2a-4143-907b-f144d9fa917e">
      <Terms xmlns="http://schemas.microsoft.com/office/infopath/2007/PartnerControls"/>
    </lcf76f155ced4ddcb4097134ff3c332f>
    <TaxCatchAll xmlns="7860be0e-ffc9-42e6-9b10-708e6cacedf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D6F47E-F0C7-4A75-B672-A45F2B237637}"/>
</file>

<file path=customXml/itemProps2.xml><?xml version="1.0" encoding="utf-8"?>
<ds:datastoreItem xmlns:ds="http://schemas.openxmlformats.org/officeDocument/2006/customXml" ds:itemID="{311C3EEF-F671-4840-BC61-C71D5515F24D}">
  <ds:schemaRefs>
    <ds:schemaRef ds:uri="http://schemas.microsoft.com/office/2006/metadata/properties"/>
    <ds:schemaRef ds:uri="http://schemas.microsoft.com/office/infopath/2007/PartnerControls"/>
    <ds:schemaRef ds:uri="bebdec8a-3f2a-4143-907b-f144d9fa917e"/>
    <ds:schemaRef ds:uri="7860be0e-ffc9-42e6-9b10-708e6cacedf8"/>
  </ds:schemaRefs>
</ds:datastoreItem>
</file>

<file path=customXml/itemProps3.xml><?xml version="1.0" encoding="utf-8"?>
<ds:datastoreItem xmlns:ds="http://schemas.openxmlformats.org/officeDocument/2006/customXml" ds:itemID="{2A6E8608-308D-48E2-B254-F6350A93FF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vorlage_ab_um_festival_2023</Template>
  <TotalTime>0</TotalTime>
  <Pages>3</Pages>
  <Words>17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Sorsakivi</dc:creator>
  <cp:keywords/>
  <dc:description/>
  <cp:lastModifiedBy>Johanna Sorsakivi</cp:lastModifiedBy>
  <cp:revision>109</cp:revision>
  <dcterms:created xsi:type="dcterms:W3CDTF">2024-04-30T10:08:00Z</dcterms:created>
  <dcterms:modified xsi:type="dcterms:W3CDTF">2026-03-13T10:21:00Z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0x010100891C44D75695184FAADF36D81CC895CA</vt:lpwstr>
  </property>
  <property fmtid="{D5CDD505-2E9C-101B-9397-08002B2CF9AE}" pid="3" name="Order">
    <vt:r8>96000</vt:r8>
  </property>
  <property fmtid="{D5CDD505-2E9C-101B-9397-08002B2CF9AE}" pid="4" name="MediaServiceImageTags">
    <vt:lpwstr/>
  </property>
</Properties>
</file>